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14B63" w14:textId="77777777" w:rsidR="007772FD" w:rsidRDefault="007772FD" w:rsidP="007772FD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(</w:t>
      </w:r>
      <w:proofErr w:type="gramEnd"/>
      <w:r>
        <w:t>fl.1426)</w:t>
      </w:r>
    </w:p>
    <w:p w14:paraId="68A613D1" w14:textId="77777777" w:rsidR="007772FD" w:rsidRDefault="007772FD" w:rsidP="007772FD">
      <w:pPr>
        <w:pStyle w:val="NoSpacing"/>
      </w:pPr>
    </w:p>
    <w:p w14:paraId="465326B2" w14:textId="77777777" w:rsidR="007772FD" w:rsidRDefault="007772FD" w:rsidP="007772FD">
      <w:pPr>
        <w:pStyle w:val="NoSpacing"/>
      </w:pPr>
    </w:p>
    <w:p w14:paraId="7F005879" w14:textId="77777777" w:rsidR="007772FD" w:rsidRDefault="007772FD" w:rsidP="007772FD">
      <w:pPr>
        <w:pStyle w:val="NoSpacing"/>
      </w:pPr>
      <w:r>
        <w:t>27 Oct.1426</w:t>
      </w:r>
      <w:r>
        <w:tab/>
        <w:t xml:space="preserve">Settlement of the action taken by him and John Carpenter of </w:t>
      </w:r>
      <w:proofErr w:type="spellStart"/>
      <w:r>
        <w:t>Neweton</w:t>
      </w:r>
      <w:proofErr w:type="spellEnd"/>
      <w:r>
        <w:t>,</w:t>
      </w:r>
    </w:p>
    <w:p w14:paraId="4B4F03AE" w14:textId="77777777" w:rsidR="007772FD" w:rsidRPr="00DD5938" w:rsidRDefault="007772FD" w:rsidP="007772FD">
      <w:pPr>
        <w:pStyle w:val="NoSpacing"/>
        <w:ind w:left="1440"/>
      </w:pPr>
      <w:r>
        <w:t xml:space="preserve"> Herefordshire(q.v.) against Richard </w:t>
      </w:r>
      <w:proofErr w:type="spellStart"/>
      <w:r>
        <w:t>Stede</w:t>
      </w:r>
      <w:proofErr w:type="spellEnd"/>
      <w:r>
        <w:t xml:space="preserve">(q.v.) and his wife, Joan(q.v.),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80 acres of land, 4 acres of meadow and 3 acres of moor in </w:t>
      </w:r>
      <w:proofErr w:type="spellStart"/>
      <w:r>
        <w:t>Kinnersley</w:t>
      </w:r>
      <w:proofErr w:type="spellEnd"/>
      <w:r>
        <w:t>.</w:t>
      </w:r>
    </w:p>
    <w:p w14:paraId="314D0F71" w14:textId="77777777" w:rsidR="007772FD" w:rsidRDefault="007772FD" w:rsidP="007772FD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0006B8">
        <w:t>(</w:t>
      </w:r>
      <w:hyperlink r:id="rId6" w:history="1">
        <w:r w:rsidRPr="007C5B63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745624BC" w14:textId="77777777" w:rsidR="007772FD" w:rsidRDefault="007772FD" w:rsidP="007772FD">
      <w:pPr>
        <w:pStyle w:val="NoSpacing"/>
      </w:pPr>
    </w:p>
    <w:p w14:paraId="27CC3377" w14:textId="77777777" w:rsidR="007772FD" w:rsidRDefault="007772FD" w:rsidP="007772FD">
      <w:pPr>
        <w:pStyle w:val="NoSpacing"/>
      </w:pPr>
    </w:p>
    <w:p w14:paraId="5FDF16BF" w14:textId="77777777" w:rsidR="007772FD" w:rsidRDefault="007772FD" w:rsidP="007772FD">
      <w:pPr>
        <w:pStyle w:val="NoSpacing"/>
      </w:pPr>
      <w:r>
        <w:t>1 December 2018</w:t>
      </w:r>
    </w:p>
    <w:p w14:paraId="1BD432AA" w14:textId="77777777" w:rsidR="006B2F86" w:rsidRPr="00E71FC3" w:rsidRDefault="007772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2D813" w14:textId="77777777" w:rsidR="007772FD" w:rsidRDefault="007772FD" w:rsidP="00E71FC3">
      <w:pPr>
        <w:spacing w:after="0" w:line="240" w:lineRule="auto"/>
      </w:pPr>
      <w:r>
        <w:separator/>
      </w:r>
    </w:p>
  </w:endnote>
  <w:endnote w:type="continuationSeparator" w:id="0">
    <w:p w14:paraId="6518A9AA" w14:textId="77777777" w:rsidR="007772FD" w:rsidRDefault="007772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E53E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85D3B" w14:textId="77777777" w:rsidR="007772FD" w:rsidRDefault="007772FD" w:rsidP="00E71FC3">
      <w:pPr>
        <w:spacing w:after="0" w:line="240" w:lineRule="auto"/>
      </w:pPr>
      <w:r>
        <w:separator/>
      </w:r>
    </w:p>
  </w:footnote>
  <w:footnote w:type="continuationSeparator" w:id="0">
    <w:p w14:paraId="402D6E3D" w14:textId="77777777" w:rsidR="007772FD" w:rsidRDefault="007772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FD"/>
    <w:rsid w:val="001A7C09"/>
    <w:rsid w:val="00577BD5"/>
    <w:rsid w:val="00656CBA"/>
    <w:rsid w:val="006A1F77"/>
    <w:rsid w:val="00733BE7"/>
    <w:rsid w:val="007772F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0237"/>
  <w15:chartTrackingRefBased/>
  <w15:docId w15:val="{BBB32945-FF0A-4341-AE5C-6DF3456D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772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2018-12-21T20:10:00Z</dcterms:created>
  <dcterms:modified xsi:type="dcterms:W3CDTF">2018-12-21T20:10:00Z</dcterms:modified>
</cp:coreProperties>
</file>